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162" w:rsidRPr="00584651" w:rsidRDefault="007C1162" w:rsidP="00E133BE">
      <w:pPr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回首</w:t>
      </w:r>
    </w:p>
    <w:p w:rsidR="007C1162" w:rsidRPr="00584651" w:rsidRDefault="007C1162" w:rsidP="00E133BE">
      <w:pPr>
        <w:jc w:val="center"/>
        <w:rPr>
          <w:rFonts w:ascii="仿宋" w:eastAsia="仿宋" w:hAnsi="仿宋" w:cs="Times New Roman"/>
          <w:sz w:val="30"/>
          <w:szCs w:val="30"/>
        </w:rPr>
      </w:pPr>
      <w:r w:rsidRPr="00584651">
        <w:rPr>
          <w:rFonts w:ascii="仿宋" w:eastAsia="仿宋" w:hAnsi="仿宋" w:cs="仿宋" w:hint="eastAsia"/>
          <w:sz w:val="30"/>
          <w:szCs w:val="30"/>
        </w:rPr>
        <w:t>王晨</w:t>
      </w:r>
    </w:p>
    <w:p w:rsidR="007C1162" w:rsidRPr="008B2FE7" w:rsidRDefault="007C1162" w:rsidP="00E133BE">
      <w:pPr>
        <w:jc w:val="center"/>
        <w:rPr>
          <w:rFonts w:ascii="仿宋" w:eastAsia="仿宋" w:hAnsi="仿宋" w:cs="Times New Roman"/>
          <w:b/>
          <w:bCs/>
          <w:kern w:val="0"/>
          <w:sz w:val="30"/>
          <w:szCs w:val="30"/>
        </w:rPr>
      </w:pP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总在</w:t>
      </w:r>
      <w:r w:rsidRPr="00584651">
        <w:rPr>
          <w:rFonts w:ascii="仿宋" w:eastAsia="仿宋" w:hAnsi="仿宋" w:cs="仿宋" w:hint="eastAsia"/>
          <w:sz w:val="30"/>
          <w:szCs w:val="30"/>
        </w:rPr>
        <w:t>不经意间，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584651">
        <w:rPr>
          <w:rFonts w:ascii="仿宋" w:eastAsia="仿宋" w:hAnsi="仿宋" w:cs="仿宋" w:hint="eastAsia"/>
          <w:sz w:val="30"/>
          <w:szCs w:val="30"/>
        </w:rPr>
        <w:t>往事</w:t>
      </w:r>
      <w:r>
        <w:rPr>
          <w:rFonts w:ascii="仿宋" w:eastAsia="仿宋" w:hAnsi="仿宋" w:cs="仿宋" w:hint="eastAsia"/>
          <w:sz w:val="30"/>
          <w:szCs w:val="30"/>
        </w:rPr>
        <w:t>袭上心头，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584651">
        <w:rPr>
          <w:rFonts w:ascii="仿宋" w:eastAsia="仿宋" w:hAnsi="仿宋" w:cs="仿宋" w:hint="eastAsia"/>
          <w:sz w:val="30"/>
          <w:szCs w:val="30"/>
        </w:rPr>
        <w:t>总</w:t>
      </w:r>
      <w:r>
        <w:rPr>
          <w:rFonts w:ascii="仿宋" w:eastAsia="仿宋" w:hAnsi="仿宋" w:cs="仿宋" w:hint="eastAsia"/>
          <w:sz w:val="30"/>
          <w:szCs w:val="30"/>
        </w:rPr>
        <w:t>在</w:t>
      </w:r>
      <w:r w:rsidRPr="00584651">
        <w:rPr>
          <w:rFonts w:ascii="仿宋" w:eastAsia="仿宋" w:hAnsi="仿宋" w:cs="仿宋" w:hint="eastAsia"/>
          <w:sz w:val="30"/>
          <w:szCs w:val="30"/>
        </w:rPr>
        <w:t>回首</w:t>
      </w:r>
      <w:r>
        <w:rPr>
          <w:rFonts w:ascii="仿宋" w:eastAsia="仿宋" w:hAnsi="仿宋" w:cs="仿宋" w:hint="eastAsia"/>
          <w:sz w:val="30"/>
          <w:szCs w:val="30"/>
        </w:rPr>
        <w:t>时刻</w:t>
      </w:r>
      <w:r w:rsidRPr="00584651">
        <w:rPr>
          <w:rFonts w:ascii="仿宋" w:eastAsia="仿宋" w:hAnsi="仿宋" w:cs="仿宋" w:hint="eastAsia"/>
          <w:sz w:val="30"/>
          <w:szCs w:val="30"/>
        </w:rPr>
        <w:t>，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怀念旧日老</w:t>
      </w:r>
      <w:r w:rsidRPr="00584651">
        <w:rPr>
          <w:rFonts w:ascii="仿宋" w:eastAsia="仿宋" w:hAnsi="仿宋" w:cs="仿宋" w:hint="eastAsia"/>
          <w:sz w:val="30"/>
          <w:szCs w:val="30"/>
        </w:rPr>
        <w:t>友。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时光飞逝</w:t>
      </w:r>
      <w:r w:rsidRPr="00584651">
        <w:rPr>
          <w:rFonts w:ascii="仿宋" w:eastAsia="仿宋" w:hAnsi="仿宋" w:cs="仿宋" w:hint="eastAsia"/>
          <w:sz w:val="30"/>
          <w:szCs w:val="30"/>
        </w:rPr>
        <w:t>如</w:t>
      </w:r>
      <w:r>
        <w:rPr>
          <w:rFonts w:ascii="仿宋" w:eastAsia="仿宋" w:hAnsi="仿宋" w:cs="仿宋" w:hint="eastAsia"/>
          <w:sz w:val="30"/>
          <w:szCs w:val="30"/>
        </w:rPr>
        <w:t>流</w:t>
      </w:r>
      <w:r w:rsidRPr="00584651">
        <w:rPr>
          <w:rFonts w:ascii="仿宋" w:eastAsia="仿宋" w:hAnsi="仿宋" w:cs="仿宋" w:hint="eastAsia"/>
          <w:sz w:val="30"/>
          <w:szCs w:val="30"/>
        </w:rPr>
        <w:t>，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岁月从不</w:t>
      </w:r>
      <w:r w:rsidRPr="00584651">
        <w:rPr>
          <w:rFonts w:ascii="仿宋" w:eastAsia="仿宋" w:hAnsi="仿宋" w:cs="仿宋" w:hint="eastAsia"/>
          <w:sz w:val="30"/>
          <w:szCs w:val="30"/>
        </w:rPr>
        <w:t>回头。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584651">
        <w:rPr>
          <w:rFonts w:ascii="仿宋" w:eastAsia="仿宋" w:hAnsi="仿宋" w:cs="仿宋" w:hint="eastAsia"/>
          <w:sz w:val="30"/>
          <w:szCs w:val="30"/>
        </w:rPr>
        <w:t>青春</w:t>
      </w:r>
      <w:r>
        <w:rPr>
          <w:rFonts w:ascii="仿宋" w:eastAsia="仿宋" w:hAnsi="仿宋" w:cs="仿宋" w:hint="eastAsia"/>
          <w:sz w:val="30"/>
          <w:szCs w:val="30"/>
        </w:rPr>
        <w:t>留在相册</w:t>
      </w:r>
      <w:r w:rsidRPr="00584651">
        <w:rPr>
          <w:rFonts w:ascii="仿宋" w:eastAsia="仿宋" w:hAnsi="仿宋" w:cs="仿宋" w:hint="eastAsia"/>
          <w:sz w:val="30"/>
          <w:szCs w:val="30"/>
        </w:rPr>
        <w:t>，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584651">
        <w:rPr>
          <w:rFonts w:ascii="仿宋" w:eastAsia="仿宋" w:hAnsi="仿宋" w:cs="仿宋" w:hint="eastAsia"/>
          <w:sz w:val="30"/>
          <w:szCs w:val="30"/>
        </w:rPr>
        <w:t>少年</w:t>
      </w:r>
      <w:r>
        <w:rPr>
          <w:rFonts w:ascii="仿宋" w:eastAsia="仿宋" w:hAnsi="仿宋" w:cs="仿宋" w:hint="eastAsia"/>
          <w:sz w:val="30"/>
          <w:szCs w:val="30"/>
        </w:rPr>
        <w:t>已经</w:t>
      </w:r>
      <w:r w:rsidRPr="00584651">
        <w:rPr>
          <w:rFonts w:ascii="仿宋" w:eastAsia="仿宋" w:hAnsi="仿宋" w:cs="仿宋" w:hint="eastAsia"/>
          <w:sz w:val="30"/>
          <w:szCs w:val="30"/>
        </w:rPr>
        <w:t>白头。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</w:p>
    <w:p w:rsidR="007C1162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584651">
        <w:rPr>
          <w:rFonts w:ascii="仿宋" w:eastAsia="仿宋" w:hAnsi="仿宋" w:cs="仿宋" w:hint="eastAsia"/>
          <w:sz w:val="30"/>
          <w:szCs w:val="30"/>
        </w:rPr>
        <w:t>回首，</w:t>
      </w:r>
      <w:r>
        <w:rPr>
          <w:rFonts w:ascii="仿宋" w:eastAsia="仿宋" w:hAnsi="仿宋" w:cs="仿宋" w:hint="eastAsia"/>
          <w:sz w:val="30"/>
          <w:szCs w:val="30"/>
        </w:rPr>
        <w:t>回首，</w:t>
      </w:r>
    </w:p>
    <w:p w:rsidR="007C1162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为何总在回首？</w:t>
      </w:r>
    </w:p>
    <w:p w:rsidR="007C1162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是谁总在牵我的手？</w:t>
      </w:r>
    </w:p>
    <w:p w:rsidR="007C1162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回首，回首，</w:t>
      </w:r>
    </w:p>
    <w:p w:rsidR="007C1162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为何总在回首？</w:t>
      </w:r>
    </w:p>
    <w:p w:rsidR="007C1162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总想再回校园看一看走一走。</w:t>
      </w:r>
    </w:p>
    <w:p w:rsidR="007C1162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bookmarkStart w:id="0" w:name="_GoBack"/>
      <w:bookmarkEnd w:id="0"/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584651">
        <w:rPr>
          <w:rFonts w:ascii="仿宋" w:eastAsia="仿宋" w:hAnsi="仿宋" w:cs="仿宋" w:hint="eastAsia"/>
          <w:sz w:val="30"/>
          <w:szCs w:val="30"/>
        </w:rPr>
        <w:t>美丽的剧院，</w:t>
      </w:r>
    </w:p>
    <w:p w:rsidR="007C1162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 w:rsidRPr="00584651">
        <w:rPr>
          <w:rFonts w:ascii="仿宋" w:eastAsia="仿宋" w:hAnsi="仿宋" w:cs="仿宋" w:hint="eastAsia"/>
          <w:sz w:val="30"/>
          <w:szCs w:val="30"/>
        </w:rPr>
        <w:t>敞亮的琴房，</w:t>
      </w:r>
    </w:p>
    <w:p w:rsidR="007C1162" w:rsidRPr="00584651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飘香的画室，</w:t>
      </w:r>
    </w:p>
    <w:p w:rsidR="007C1162" w:rsidRPr="000B0555" w:rsidRDefault="007C1162" w:rsidP="00E133BE">
      <w:pPr>
        <w:spacing w:line="400" w:lineRule="exact"/>
        <w:jc w:val="center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还有那</w:t>
      </w:r>
      <w:r w:rsidRPr="00584651">
        <w:rPr>
          <w:rFonts w:ascii="仿宋" w:eastAsia="仿宋" w:hAnsi="仿宋" w:cs="仿宋" w:hint="eastAsia"/>
          <w:sz w:val="30"/>
          <w:szCs w:val="30"/>
        </w:rPr>
        <w:t>一座座红楼。</w:t>
      </w:r>
    </w:p>
    <w:sectPr w:rsidR="007C1162" w:rsidRPr="000B0555" w:rsidSect="00166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162" w:rsidRDefault="007C1162" w:rsidP="006043D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C1162" w:rsidRDefault="007C1162" w:rsidP="006043D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162" w:rsidRDefault="007C1162" w:rsidP="006043D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C1162" w:rsidRDefault="007C1162" w:rsidP="006043D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3D0"/>
    <w:rsid w:val="00004A7C"/>
    <w:rsid w:val="00084B2C"/>
    <w:rsid w:val="000B0555"/>
    <w:rsid w:val="000D22AC"/>
    <w:rsid w:val="000D2F46"/>
    <w:rsid w:val="00114806"/>
    <w:rsid w:val="0014224B"/>
    <w:rsid w:val="001669B8"/>
    <w:rsid w:val="001D280A"/>
    <w:rsid w:val="002A3BE1"/>
    <w:rsid w:val="002D4773"/>
    <w:rsid w:val="0032426F"/>
    <w:rsid w:val="00476791"/>
    <w:rsid w:val="004F71C9"/>
    <w:rsid w:val="00584651"/>
    <w:rsid w:val="006043D0"/>
    <w:rsid w:val="00614EA7"/>
    <w:rsid w:val="00654E2B"/>
    <w:rsid w:val="006E12F4"/>
    <w:rsid w:val="0077047B"/>
    <w:rsid w:val="007C1162"/>
    <w:rsid w:val="007D5618"/>
    <w:rsid w:val="007D7A85"/>
    <w:rsid w:val="00807498"/>
    <w:rsid w:val="00854CDF"/>
    <w:rsid w:val="008B2FE7"/>
    <w:rsid w:val="008C1246"/>
    <w:rsid w:val="00950209"/>
    <w:rsid w:val="009E12BA"/>
    <w:rsid w:val="00AB0590"/>
    <w:rsid w:val="00B06007"/>
    <w:rsid w:val="00B179DD"/>
    <w:rsid w:val="00B22E4D"/>
    <w:rsid w:val="00C5711B"/>
    <w:rsid w:val="00D4112B"/>
    <w:rsid w:val="00D876F9"/>
    <w:rsid w:val="00E133BE"/>
    <w:rsid w:val="00EA168A"/>
    <w:rsid w:val="00ED056F"/>
    <w:rsid w:val="00F14F2F"/>
    <w:rsid w:val="00FD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3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043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43D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043D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43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86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</Pages>
  <Words>23</Words>
  <Characters>136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MC SYSTEM</cp:lastModifiedBy>
  <cp:revision>12</cp:revision>
  <dcterms:created xsi:type="dcterms:W3CDTF">2015-04-13T09:02:00Z</dcterms:created>
  <dcterms:modified xsi:type="dcterms:W3CDTF">2015-05-26T02:03:00Z</dcterms:modified>
</cp:coreProperties>
</file>